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09174D" w:rsidRDefault="00FD731A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00" w:history="1">
        <w:r w:rsidR="0009174D" w:rsidRPr="001323C1">
          <w:rPr>
            <w:rStyle w:val="aa"/>
          </w:rPr>
          <w:t>HH3C-TRAP-MIB</w:t>
        </w:r>
        <w:r w:rsidR="0009174D">
          <w:rPr>
            <w:webHidden/>
          </w:rPr>
          <w:tab/>
        </w:r>
        <w:r w:rsidR="0009174D">
          <w:rPr>
            <w:webHidden/>
          </w:rPr>
          <w:fldChar w:fldCharType="begin"/>
        </w:r>
        <w:r w:rsidR="0009174D">
          <w:rPr>
            <w:webHidden/>
          </w:rPr>
          <w:instrText xml:space="preserve"> PAGEREF _Toc94098700 \h </w:instrText>
        </w:r>
        <w:r w:rsidR="0009174D">
          <w:rPr>
            <w:webHidden/>
          </w:rPr>
        </w:r>
        <w:r w:rsidR="0009174D">
          <w:rPr>
            <w:webHidden/>
          </w:rPr>
          <w:fldChar w:fldCharType="separate"/>
        </w:r>
        <w:r w:rsidR="0009174D">
          <w:rPr>
            <w:webHidden/>
          </w:rPr>
          <w:t>2</w:t>
        </w:r>
        <w:r w:rsidR="0009174D">
          <w:rPr>
            <w:webHidden/>
          </w:rPr>
          <w:fldChar w:fldCharType="end"/>
        </w:r>
      </w:hyperlink>
    </w:p>
    <w:p w:rsidR="0009174D" w:rsidRDefault="0009174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01" w:history="1">
        <w:r w:rsidRPr="001323C1">
          <w:rPr>
            <w:rStyle w:val="aa"/>
          </w:rPr>
          <w:t>hh3cTrapDesInfoTable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9174D" w:rsidRDefault="0009174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02" w:history="1">
        <w:r w:rsidRPr="001323C1">
          <w:rPr>
            <w:rStyle w:val="aa"/>
          </w:rPr>
          <w:t>hh3cTrapConfigTable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FD731A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C53CB" w:rsidRPr="00BE36C4" w:rsidRDefault="001C53CB" w:rsidP="001C53CB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01190465"/>
      <w:bookmarkStart w:id="2" w:name="_Toc397419528"/>
      <w:bookmarkStart w:id="3" w:name="_Toc94098700"/>
      <w:r w:rsidRPr="00BE36C4">
        <w:rPr>
          <w:bCs/>
        </w:rPr>
        <w:lastRenderedPageBreak/>
        <w:t>HH3C-TRAP-MIB</w:t>
      </w:r>
      <w:bookmarkEnd w:id="1"/>
      <w:bookmarkEnd w:id="2"/>
      <w:bookmarkEnd w:id="3"/>
    </w:p>
    <w:p w:rsidR="001C53CB" w:rsidRPr="00BE36C4" w:rsidRDefault="001C53CB" w:rsidP="00EE44FD">
      <w:pPr>
        <w:pStyle w:val="2"/>
      </w:pPr>
      <w:bookmarkStart w:id="4" w:name="_Toc300222394"/>
      <w:bookmarkStart w:id="5" w:name="_Toc301190468"/>
      <w:bookmarkStart w:id="6" w:name="_Toc397419529"/>
      <w:bookmarkStart w:id="7" w:name="_Toc94098701"/>
      <w:r w:rsidRPr="00BE36C4">
        <w:t>h</w:t>
      </w:r>
      <w:r w:rsidRPr="00BE36C4">
        <w:rPr>
          <w:rFonts w:hint="eastAsia"/>
        </w:rPr>
        <w:t>h</w:t>
      </w:r>
      <w:r w:rsidRPr="00BE36C4">
        <w:t>3cTrapDesInfo</w:t>
      </w:r>
      <w:r w:rsidRPr="00BE36C4">
        <w:rPr>
          <w:rFonts w:hint="eastAsia"/>
        </w:rPr>
        <w:t>Table</w:t>
      </w:r>
      <w:bookmarkEnd w:id="4"/>
      <w:bookmarkEnd w:id="5"/>
      <w:bookmarkEnd w:id="6"/>
      <w:bookmarkEnd w:id="7"/>
    </w:p>
    <w:p w:rsidR="001C53CB" w:rsidRPr="00795549" w:rsidRDefault="001C53CB" w:rsidP="001C53CB">
      <w:r>
        <w:t>OID of this table is: 1.3.6.1.4.1.25506.2.38.1.</w:t>
      </w:r>
      <w:r>
        <w:rPr>
          <w:rFonts w:hint="eastAsia"/>
        </w:rPr>
        <w:t>7.1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C53CB" w:rsidRPr="009540D9" w:rsidTr="00736728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53CB" w:rsidRPr="00EE44FD" w:rsidRDefault="001C53CB" w:rsidP="00EE44FD">
            <w:pPr>
              <w:pStyle w:val="TableHeading"/>
              <w:widowControl w:val="0"/>
              <w:rPr>
                <w:lang w:eastAsia="en-US"/>
              </w:rPr>
            </w:pPr>
            <w:r w:rsidRPr="00EE44FD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53CB" w:rsidRPr="00EE44FD" w:rsidRDefault="001C53CB" w:rsidP="00EE44FD">
            <w:pPr>
              <w:pStyle w:val="TableHeading"/>
              <w:widowControl w:val="0"/>
              <w:rPr>
                <w:lang w:eastAsia="en-US"/>
              </w:rPr>
            </w:pPr>
            <w:r w:rsidRPr="00EE44FD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53CB" w:rsidRPr="00EE44FD" w:rsidRDefault="001C53CB" w:rsidP="00EE44FD">
            <w:pPr>
              <w:pStyle w:val="TableHeading"/>
              <w:widowControl w:val="0"/>
              <w:rPr>
                <w:lang w:eastAsia="en-US"/>
              </w:rPr>
            </w:pPr>
            <w:r w:rsidRPr="00EE44FD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53CB" w:rsidRPr="00EE44FD" w:rsidRDefault="001C53CB" w:rsidP="00EE44FD">
            <w:pPr>
              <w:pStyle w:val="TableHeading"/>
              <w:widowControl w:val="0"/>
              <w:rPr>
                <w:lang w:eastAsia="en-US"/>
              </w:rPr>
            </w:pPr>
            <w:r w:rsidRPr="00EE44FD">
              <w:rPr>
                <w:lang w:eastAsia="en-US"/>
              </w:rPr>
              <w:t>Description</w:t>
            </w:r>
          </w:p>
        </w:tc>
      </w:tr>
      <w:tr w:rsidR="001C53CB" w:rsidRPr="009540D9" w:rsidTr="00736728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h</w:t>
            </w:r>
            <w:r w:rsidRPr="00EE44FD">
              <w:t>h3cTrapDesInfoIndex</w:t>
            </w:r>
          </w:p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(</w:t>
            </w:r>
            <w:r w:rsidRPr="00EE44FD">
              <w:t>1.3.6.1.4.1.25506.2.38.1.7.1.1.1</w:t>
            </w:r>
            <w:r w:rsidRPr="00EE44FD">
              <w:rPr>
                <w:rFonts w:hint="eastAsia"/>
              </w:rPr>
              <w:t>)</w:t>
            </w:r>
            <w:r w:rsidRPr="00EE44FD"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As per MIB</w:t>
            </w:r>
          </w:p>
        </w:tc>
      </w:tr>
      <w:tr w:rsidR="001C53CB" w:rsidRPr="009540D9" w:rsidTr="00736728">
        <w:trPr>
          <w:tblHeader/>
        </w:trPr>
        <w:tc>
          <w:tcPr>
            <w:tcW w:w="300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hh</w:t>
            </w:r>
            <w:r w:rsidRPr="00EE44FD">
              <w:t xml:space="preserve">3cTrapDesIPAddress </w:t>
            </w:r>
          </w:p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(</w:t>
            </w:r>
            <w:r w:rsidRPr="00EE44FD">
              <w:t>1.3.6.1.4.1.25506.2.38.1.7.1.1.2</w:t>
            </w:r>
            <w:r w:rsidRPr="00EE44FD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As per MIB</w:t>
            </w:r>
          </w:p>
        </w:tc>
      </w:tr>
      <w:tr w:rsidR="001C53CB" w:rsidRPr="009540D9" w:rsidTr="00736728">
        <w:trPr>
          <w:tblHeader/>
        </w:trPr>
        <w:tc>
          <w:tcPr>
            <w:tcW w:w="300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hh</w:t>
            </w:r>
            <w:r w:rsidRPr="00EE44FD">
              <w:t xml:space="preserve">3cTrapDesPort </w:t>
            </w:r>
            <w:r w:rsidRPr="00EE44FD">
              <w:rPr>
                <w:rFonts w:hint="eastAsia"/>
              </w:rPr>
              <w:t>(</w:t>
            </w:r>
            <w:r w:rsidRPr="00EE44FD">
              <w:t>1.3.6.1.4.1.25506.2.38.1.7.1.1.3</w:t>
            </w:r>
            <w:r w:rsidRPr="00EE44FD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As per MIB</w:t>
            </w:r>
          </w:p>
        </w:tc>
      </w:tr>
      <w:tr w:rsidR="001C53CB" w:rsidRPr="009540D9" w:rsidTr="00736728">
        <w:trPr>
          <w:tblHeader/>
        </w:trPr>
        <w:tc>
          <w:tcPr>
            <w:tcW w:w="300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t>h</w:t>
            </w:r>
            <w:r w:rsidRPr="00EE44FD">
              <w:rPr>
                <w:rFonts w:hint="eastAsia"/>
              </w:rPr>
              <w:t>h</w:t>
            </w:r>
            <w:r w:rsidRPr="00EE44FD">
              <w:t xml:space="preserve">3cTrapDesRowStatus </w:t>
            </w:r>
            <w:r w:rsidRPr="00EE44FD">
              <w:rPr>
                <w:rFonts w:hint="eastAsia"/>
              </w:rPr>
              <w:t>(</w:t>
            </w:r>
            <w:r w:rsidRPr="00EE44FD">
              <w:t>1.3.6.1.4.1.25506.2.38.1.7.1.1.4</w:t>
            </w:r>
            <w:r w:rsidRPr="00EE44FD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As per MIB</w:t>
            </w:r>
          </w:p>
        </w:tc>
      </w:tr>
      <w:tr w:rsidR="001C53CB" w:rsidRPr="009540D9" w:rsidTr="00736728">
        <w:trPr>
          <w:tblHeader/>
        </w:trPr>
        <w:tc>
          <w:tcPr>
            <w:tcW w:w="300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t>hh3cTrapDesAddrTAddress</w:t>
            </w:r>
            <w:r w:rsidRPr="00EE44FD">
              <w:rPr>
                <w:rFonts w:hint="eastAsia"/>
              </w:rPr>
              <w:t>(</w:t>
            </w:r>
            <w:r w:rsidRPr="00EE44FD">
              <w:t>1.3.6.1.4.1.25506.2.38.1.7.1.1.5</w:t>
            </w:r>
            <w:r w:rsidRPr="00EE44FD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C53CB" w:rsidRPr="00EE44FD" w:rsidRDefault="001C53CB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As per MIB</w:t>
            </w:r>
          </w:p>
        </w:tc>
      </w:tr>
    </w:tbl>
    <w:p w:rsidR="001C53CB" w:rsidRDefault="001C53CB" w:rsidP="001C53CB">
      <w:pPr>
        <w:spacing w:before="156" w:after="156"/>
        <w:ind w:left="420"/>
        <w:rPr>
          <w:rFonts w:ascii="Helvetica" w:hAnsi="Helvetica" w:cs="Helvetica"/>
        </w:rPr>
      </w:pPr>
    </w:p>
    <w:p w:rsidR="001C53CB" w:rsidRPr="00BE36C4" w:rsidRDefault="001C53CB" w:rsidP="00EE44FD">
      <w:pPr>
        <w:pStyle w:val="2"/>
      </w:pPr>
      <w:bookmarkStart w:id="8" w:name="_Toc300222395"/>
      <w:bookmarkStart w:id="9" w:name="_Toc301190469"/>
      <w:bookmarkStart w:id="10" w:name="_Toc397419530"/>
      <w:bookmarkStart w:id="11" w:name="_Toc94098702"/>
      <w:r w:rsidRPr="00BE36C4">
        <w:rPr>
          <w:rFonts w:hint="eastAsia"/>
        </w:rPr>
        <w:t>h</w:t>
      </w:r>
      <w:r w:rsidRPr="00BE36C4">
        <w:t>h3cTrapConfigTable</w:t>
      </w:r>
      <w:bookmarkEnd w:id="8"/>
      <w:bookmarkEnd w:id="9"/>
      <w:bookmarkEnd w:id="10"/>
      <w:bookmarkEnd w:id="11"/>
      <w:r w:rsidRPr="00BE36C4">
        <w:t xml:space="preserve"> </w:t>
      </w:r>
    </w:p>
    <w:p w:rsidR="001C53CB" w:rsidRPr="00795549" w:rsidRDefault="001C53CB" w:rsidP="001C53CB">
      <w:r>
        <w:t>OID of this table is: 1.3.6.1.4.1.25506.2.38.1.</w:t>
      </w:r>
      <w:r>
        <w:rPr>
          <w:rFonts w:hint="eastAsia"/>
        </w:rPr>
        <w:t>8.1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C53CB" w:rsidRPr="009540D9" w:rsidTr="00736728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53CB" w:rsidRPr="00EE44FD" w:rsidRDefault="001C53CB" w:rsidP="00EE44FD">
            <w:pPr>
              <w:pStyle w:val="TableHeading"/>
              <w:widowControl w:val="0"/>
              <w:rPr>
                <w:lang w:eastAsia="en-US"/>
              </w:rPr>
            </w:pPr>
            <w:r w:rsidRPr="00EE44FD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53CB" w:rsidRPr="00EE44FD" w:rsidRDefault="001C53CB" w:rsidP="00EE44FD">
            <w:pPr>
              <w:pStyle w:val="TableHeading"/>
              <w:widowControl w:val="0"/>
              <w:rPr>
                <w:lang w:eastAsia="en-US"/>
              </w:rPr>
            </w:pPr>
            <w:r w:rsidRPr="00EE44FD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53CB" w:rsidRPr="00EE44FD" w:rsidRDefault="001C53CB" w:rsidP="00EE44FD">
            <w:pPr>
              <w:pStyle w:val="TableHeading"/>
              <w:widowControl w:val="0"/>
              <w:rPr>
                <w:lang w:eastAsia="en-US"/>
              </w:rPr>
            </w:pPr>
            <w:r w:rsidRPr="00EE44FD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53CB" w:rsidRPr="00EE44FD" w:rsidRDefault="001C53CB" w:rsidP="00EE44FD">
            <w:pPr>
              <w:pStyle w:val="TableHeading"/>
              <w:widowControl w:val="0"/>
              <w:rPr>
                <w:lang w:eastAsia="en-US"/>
              </w:rPr>
            </w:pPr>
            <w:r w:rsidRPr="00EE44FD">
              <w:rPr>
                <w:lang w:eastAsia="en-US"/>
              </w:rPr>
              <w:t>Description</w:t>
            </w:r>
          </w:p>
        </w:tc>
      </w:tr>
      <w:tr w:rsidR="00EE44FD" w:rsidRPr="009540D9" w:rsidTr="00736728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hh</w:t>
            </w:r>
            <w:r w:rsidRPr="00EE44FD">
              <w:t xml:space="preserve">3cTrapConfigIndex </w:t>
            </w:r>
            <w:r w:rsidRPr="00EE44FD">
              <w:rPr>
                <w:rFonts w:hint="eastAsia"/>
              </w:rPr>
              <w:t>(</w:t>
            </w:r>
            <w:r w:rsidRPr="00EE44FD">
              <w:t>1.3.6.1.4.1.25506.2.38.1.8.1.1.1</w:t>
            </w:r>
            <w:r w:rsidRPr="00EE44FD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E44FD" w:rsidRPr="00333994" w:rsidRDefault="00EE44FD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  <w:tr w:rsidR="00EE44FD" w:rsidRPr="009540D9" w:rsidTr="00736728">
        <w:trPr>
          <w:tblHeader/>
        </w:trPr>
        <w:tc>
          <w:tcPr>
            <w:tcW w:w="300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hh</w:t>
            </w:r>
            <w:r w:rsidRPr="00EE44FD">
              <w:t xml:space="preserve">3cTrapConfigName </w:t>
            </w:r>
            <w:r w:rsidRPr="00EE44FD">
              <w:rPr>
                <w:rFonts w:hint="eastAsia"/>
              </w:rPr>
              <w:t>(</w:t>
            </w:r>
            <w:r w:rsidRPr="00EE44FD">
              <w:t>1.3.6.1.4.1.25506.2.38.1.8.1.1.2</w:t>
            </w:r>
            <w:r w:rsidRPr="00EE44FD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t>read-</w:t>
            </w:r>
            <w:r w:rsidRPr="00EE44FD">
              <w:rPr>
                <w:rFonts w:hint="eastAsia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4FD" w:rsidRPr="00333994" w:rsidRDefault="00EE44FD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  <w:tr w:rsidR="00EE44FD" w:rsidRPr="009540D9" w:rsidTr="00736728">
        <w:trPr>
          <w:tblHeader/>
        </w:trPr>
        <w:tc>
          <w:tcPr>
            <w:tcW w:w="300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h</w:t>
            </w:r>
            <w:r w:rsidRPr="00EE44FD">
              <w:t xml:space="preserve">h3cTrapConfigDescr </w:t>
            </w:r>
            <w:r w:rsidRPr="00EE44FD">
              <w:rPr>
                <w:rFonts w:hint="eastAsia"/>
              </w:rPr>
              <w:t>(</w:t>
            </w:r>
            <w:r w:rsidRPr="00EE44FD">
              <w:t>1.3.6.1.4.1.25506.2.38.1.8.1.1.3</w:t>
            </w:r>
            <w:r w:rsidRPr="00EE44FD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t>read-</w:t>
            </w:r>
            <w:r w:rsidRPr="00EE44FD"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4FD" w:rsidRPr="00333994" w:rsidRDefault="00EE44FD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  <w:tr w:rsidR="00EE44FD" w:rsidRPr="009540D9" w:rsidTr="00736728">
        <w:trPr>
          <w:tblHeader/>
        </w:trPr>
        <w:tc>
          <w:tcPr>
            <w:tcW w:w="300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h</w:t>
            </w:r>
            <w:r w:rsidRPr="00EE44FD">
              <w:t>h3cTrapConfigSwitch</w:t>
            </w:r>
            <w:r w:rsidRPr="00EE44FD">
              <w:rPr>
                <w:rFonts w:hint="eastAsia"/>
              </w:rPr>
              <w:t>(</w:t>
            </w:r>
            <w:r w:rsidRPr="00EE44FD">
              <w:t>1.3.6.1.4.1.25506.2.38.1.8.1.1.4</w:t>
            </w:r>
            <w:r w:rsidRPr="00EE44FD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t>read-</w:t>
            </w:r>
            <w:r w:rsidRPr="00EE44FD"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E44FD" w:rsidRPr="00EE44FD" w:rsidRDefault="00EE44FD" w:rsidP="00736728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E44FD" w:rsidRPr="00333994" w:rsidRDefault="00EE44FD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  <w:tr w:rsidR="00EE44FD" w:rsidRPr="00333994" w:rsidTr="00EE44FD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E44FD" w:rsidRPr="00EE44FD" w:rsidRDefault="00EE44FD" w:rsidP="000410A0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h</w:t>
            </w:r>
            <w:r w:rsidRPr="00EE44FD">
              <w:t>h3cTrapConfigSwitch</w:t>
            </w:r>
            <w:r w:rsidRPr="00EE44FD">
              <w:rPr>
                <w:rFonts w:hint="eastAsia"/>
              </w:rPr>
              <w:t>2(</w:t>
            </w:r>
            <w:r w:rsidRPr="00EE44FD">
              <w:t>1.3.6.1.4.1.25506.2.38.1.8.1.1.</w:t>
            </w:r>
            <w:r w:rsidRPr="00EE44FD">
              <w:rPr>
                <w:rFonts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E44FD" w:rsidRPr="00EE44FD" w:rsidRDefault="00EE44FD" w:rsidP="000410A0">
            <w:pPr>
              <w:pStyle w:val="TableText"/>
              <w:kinsoku w:val="0"/>
              <w:textAlignment w:val="top"/>
            </w:pPr>
            <w:r w:rsidRPr="00EE44FD">
              <w:t>read-</w:t>
            </w:r>
            <w:r w:rsidRPr="00EE44FD">
              <w:rPr>
                <w:rFonts w:hint="eastAsia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E44FD" w:rsidRPr="00EE44FD" w:rsidRDefault="00EE44FD" w:rsidP="000410A0">
            <w:pPr>
              <w:pStyle w:val="TableText"/>
              <w:kinsoku w:val="0"/>
              <w:textAlignment w:val="top"/>
            </w:pPr>
            <w:r w:rsidRPr="00EE44FD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E44FD" w:rsidRPr="00333994" w:rsidRDefault="00EE44FD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</w:tbl>
    <w:p w:rsidR="001C53CB" w:rsidRDefault="001C53CB" w:rsidP="001C53CB">
      <w:pPr>
        <w:ind w:left="0"/>
      </w:pPr>
    </w:p>
    <w:sectPr w:rsidR="001C53CB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D65" w:rsidRDefault="00136D65">
      <w:r>
        <w:separator/>
      </w:r>
    </w:p>
  </w:endnote>
  <w:endnote w:type="continuationSeparator" w:id="0">
    <w:p w:rsidR="00136D65" w:rsidRDefault="0013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D731A">
      <w:fldChar w:fldCharType="begin"/>
    </w:r>
    <w:r>
      <w:instrText>PAGE</w:instrText>
    </w:r>
    <w:r w:rsidR="00FD731A">
      <w:fldChar w:fldCharType="separate"/>
    </w:r>
    <w:r w:rsidR="0009174D">
      <w:rPr>
        <w:noProof/>
      </w:rPr>
      <w:t>2</w:t>
    </w:r>
    <w:r w:rsidR="00FD731A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9174D">
      <w:fldChar w:fldCharType="begin"/>
    </w:r>
    <w:r w:rsidR="0009174D">
      <w:instrText xml:space="preserve"> NUMPAGES  \* Arabic  \* MERGEFORMAT </w:instrText>
    </w:r>
    <w:r w:rsidR="0009174D">
      <w:fldChar w:fldCharType="separate"/>
    </w:r>
    <w:r w:rsidR="0009174D">
      <w:rPr>
        <w:noProof/>
      </w:rPr>
      <w:t>2</w:t>
    </w:r>
    <w:r w:rsidR="0009174D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D65" w:rsidRDefault="00136D65">
      <w:r>
        <w:separator/>
      </w:r>
    </w:p>
  </w:footnote>
  <w:footnote w:type="continuationSeparator" w:id="0">
    <w:p w:rsidR="00136D65" w:rsidRDefault="00136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C53CB" w:rsidRPr="001C53CB">
      <w:rPr>
        <w:bCs/>
      </w:rPr>
      <w:t xml:space="preserve"> </w:t>
    </w:r>
    <w:r w:rsidR="001C53CB" w:rsidRPr="00BE36C4">
      <w:rPr>
        <w:bCs/>
      </w:rPr>
      <w:t>HH3C-TRAP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4D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36D65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3CB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2891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44FD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731A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C53C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C53C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C53C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C53C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C53C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C53C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C53C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4D6A5-96B9-4F30-BF74-111BBD4D5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94</TotalTime>
  <Pages>2</Pages>
  <Words>112</Words>
  <Characters>1272</Characters>
  <Application>Microsoft Office Word</Application>
  <DocSecurity>0</DocSecurity>
  <Lines>90</Lines>
  <Paragraphs>76</Paragraphs>
  <ScaleCrop>false</ScaleCrop>
  <Company/>
  <LinksUpToDate>false</LinksUpToDate>
  <CharactersWithSpaces>1308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26</cp:revision>
  <cp:lastPrinted>2010-05-04T10:01:00Z</cp:lastPrinted>
  <dcterms:created xsi:type="dcterms:W3CDTF">2014-07-11T01:33:00Z</dcterms:created>
  <dcterms:modified xsi:type="dcterms:W3CDTF">2022-01-26T06:06:00Z</dcterms:modified>
</cp:coreProperties>
</file>